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9EB53A6" w14:textId="77777777" w:rsidR="008204B9" w:rsidRPr="00774FBA" w:rsidRDefault="008204B9" w:rsidP="008204B9">
      <w:pPr>
        <w:ind w:left="7090"/>
        <w:jc w:val="right"/>
        <w:rPr>
          <w:rFonts w:ascii="Helvetica" w:hAnsi="Helvetica" w:cs="Courier New"/>
          <w:color w:val="000000"/>
          <w:sz w:val="20"/>
          <w:szCs w:val="20"/>
        </w:rPr>
      </w:pPr>
      <w:r w:rsidRPr="00774FBA">
        <w:rPr>
          <w:rFonts w:ascii="Helvetica" w:hAnsi="Helvetica" w:cs="Courier New"/>
          <w:color w:val="000000"/>
          <w:sz w:val="20"/>
          <w:szCs w:val="20"/>
        </w:rPr>
        <w:t>Formblatt 8</w:t>
      </w:r>
    </w:p>
    <w:p w14:paraId="23F4AC2C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7C7DD58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  <w:sz w:val="20"/>
        </w:rPr>
      </w:pPr>
      <w:r w:rsidRPr="00774FBA">
        <w:rPr>
          <w:rFonts w:ascii="Helvetica" w:hAnsi="Helvetica" w:cs="Courier New"/>
          <w:b/>
          <w:bCs/>
          <w:sz w:val="20"/>
        </w:rPr>
        <w:t>Eigenerklärung Referenzen Projektleitung</w:t>
      </w:r>
    </w:p>
    <w:p w14:paraId="0276333B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sz w:val="20"/>
        </w:rPr>
      </w:pPr>
    </w:p>
    <w:p w14:paraId="0B9809F8" w14:textId="77777777" w:rsidR="008204B9" w:rsidRPr="00774FBA" w:rsidRDefault="008204B9" w:rsidP="008204B9">
      <w:pPr>
        <w:pStyle w:val="Kopfzeile"/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Im Folgenden sind Referenzprojekte der Projektleitung anzugeben.</w:t>
      </w:r>
    </w:p>
    <w:p w14:paraId="62C33707" w14:textId="7DDC248B" w:rsidR="008204B9" w:rsidRPr="00774FBA" w:rsidRDefault="008204B9" w:rsidP="008204B9">
      <w:pPr>
        <w:widowControl w:val="0"/>
        <w:autoSpaceDE w:val="0"/>
        <w:autoSpaceDN w:val="0"/>
        <w:adjustRightInd w:val="0"/>
        <w:jc w:val="both"/>
        <w:rPr>
          <w:rFonts w:ascii="Helvetica" w:hAnsi="Helvetica" w:cs="Courier New"/>
          <w:sz w:val="20"/>
          <w:szCs w:val="20"/>
        </w:rPr>
      </w:pPr>
      <w:r w:rsidRPr="57165982">
        <w:rPr>
          <w:rFonts w:ascii="Helvetica" w:hAnsi="Helvetica" w:cs="Courier New"/>
          <w:sz w:val="20"/>
          <w:szCs w:val="20"/>
        </w:rPr>
        <w:t xml:space="preserve">Erforderlich sind </w:t>
      </w:r>
      <w:r w:rsidRPr="00257F1C">
        <w:rPr>
          <w:rFonts w:ascii="Helvetica" w:hAnsi="Helvetica" w:cs="Courier New"/>
          <w:b/>
          <w:bCs/>
          <w:sz w:val="20"/>
          <w:szCs w:val="20"/>
        </w:rPr>
        <w:t xml:space="preserve">mindestens </w:t>
      </w:r>
      <w:r w:rsidR="00257F1C" w:rsidRPr="00257F1C">
        <w:rPr>
          <w:rFonts w:ascii="Helvetica" w:hAnsi="Helvetica" w:cs="Courier New"/>
          <w:b/>
          <w:bCs/>
          <w:sz w:val="20"/>
          <w:szCs w:val="20"/>
        </w:rPr>
        <w:t>5 Referenzen</w:t>
      </w:r>
      <w:r w:rsidR="00257F1C" w:rsidRPr="00257F1C">
        <w:rPr>
          <w:rFonts w:ascii="Helvetica" w:hAnsi="Helvetica" w:cs="Courier New"/>
          <w:sz w:val="20"/>
          <w:szCs w:val="20"/>
        </w:rPr>
        <w:t>, im Rahmen derer die Person als Projektleitung für die Stromversorgung eines Live- Event im Musik- bzw. Kulturbereich oder einer ähnlich gelagerten Veranstaltung mit mehreren Bühnen und mehr als 5.000 Besuchenden verantwortlich war</w:t>
      </w:r>
      <w:r w:rsidRPr="57165982">
        <w:rPr>
          <w:rFonts w:ascii="Helvetica" w:hAnsi="Helvetica" w:cs="Courier New"/>
          <w:sz w:val="20"/>
          <w:szCs w:val="20"/>
        </w:rPr>
        <w:t xml:space="preserve">. </w:t>
      </w:r>
    </w:p>
    <w:p w14:paraId="7622E065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Dabei muss die vorgesehene Projektleitung in einer vergleichbaren Stellung (z.B. als Projektleitung oder stellvertretende Projektleitung) tätig gewesen sein.</w:t>
      </w:r>
    </w:p>
    <w:p w14:paraId="330783F2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425D9B21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Die angegebenen Referenzen fließen entsprechend den Angaben in der Bekanntmachung in die Bewertung der Angebote ein.</w:t>
      </w:r>
    </w:p>
    <w:p w14:paraId="6EC77ECD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76586605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  <w:r w:rsidRPr="00774FBA">
        <w:rPr>
          <w:rFonts w:ascii="Helvetica" w:hAnsi="Helvetica" w:cs="Courier New"/>
          <w:sz w:val="20"/>
        </w:rPr>
        <w:t>Bei Angabe einer größeren Anzahl von Referenzen kann dieses Formblatt kopiert und mehrfach eingereicht werden.</w:t>
      </w:r>
    </w:p>
    <w:p w14:paraId="2D887C39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6719CAA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p w14:paraId="273CF66E" w14:textId="77777777" w:rsidR="008204B9" w:rsidRPr="00774FBA" w:rsidRDefault="008204B9" w:rsidP="008204B9">
      <w:pPr>
        <w:pStyle w:val="Kopfzeile"/>
        <w:tabs>
          <w:tab w:val="clear" w:pos="4536"/>
          <w:tab w:val="clear" w:pos="9072"/>
        </w:tabs>
        <w:rPr>
          <w:rFonts w:ascii="Helvetica" w:hAnsi="Helvetica" w:cs="Courier New"/>
          <w:sz w:val="20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8204B9" w:rsidRPr="00774FBA" w14:paraId="263ADBB2" w14:textId="77777777" w:rsidTr="00A40413">
        <w:trPr>
          <w:trHeight w:val="567"/>
        </w:trPr>
        <w:tc>
          <w:tcPr>
            <w:tcW w:w="9615" w:type="dxa"/>
            <w:gridSpan w:val="2"/>
          </w:tcPr>
          <w:p w14:paraId="68C69B25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1.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37193763"/>
                <w:placeholder>
                  <w:docPart w:val="277579FF1528354FB0A8B9B9FF5F39B2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2F6AD3E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B0AFBCE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0044F993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958520788"/>
              <w:placeholder>
                <w:docPart w:val="0BB70DAC2A1984448880C73424471E80"/>
              </w:placeholder>
              <w:showingPlcHdr/>
            </w:sdtPr>
            <w:sdtEndPr/>
            <w:sdtContent>
              <w:p w14:paraId="304FCBA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0813F487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27347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772016A9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21327918"/>
              <w:placeholder>
                <w:docPart w:val="EAEE1DC459AB824486DC8759CFFCF1CA"/>
              </w:placeholder>
              <w:showingPlcHdr/>
            </w:sdtPr>
            <w:sdtEndPr/>
            <w:sdtContent>
              <w:p w14:paraId="00988B2E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480857C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5123F05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2788C72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1CCA5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8AF294" w14:textId="77777777" w:rsidR="008204B9" w:rsidRPr="00774FBA" w:rsidRDefault="009D12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914814282"/>
                <w:placeholder>
                  <w:docPart w:val="75EFC60EEFE0D645AFB651B73ECF919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243340953"/>
                <w:placeholder>
                  <w:docPart w:val="DE01618688EDE747B01B358915B0FD9F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8E2747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BD94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DC70DD" w14:textId="77777777" w:rsidR="008204B9" w:rsidRPr="00774FBA" w:rsidRDefault="009D12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953669821"/>
                <w:placeholder>
                  <w:docPart w:val="8420BD8F2908554DA07309A7DD25B0D0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178699572"/>
                <w:placeholder>
                  <w:docPart w:val="05C763794D21D342BCDBB74FD26144EE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A472F5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9C1E67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752F081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A88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717667824"/>
            <w:placeholder>
              <w:docPart w:val="0A0023CC6F929849A06EA6836C1B63E2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020CB96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38B05D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648F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297595797"/>
            <w:placeholder>
              <w:docPart w:val="5F6CCF3475E6C04FB3F2E580E8E6EC27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1139700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0621646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C18BE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731190719"/>
            <w:placeholder>
              <w:docPart w:val="35EB2D5D7D85E746BBD97B0622C7A96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FE12BB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326DDF" w14:textId="77777777" w:rsidTr="00A40413">
        <w:trPr>
          <w:trHeight w:val="567"/>
        </w:trPr>
        <w:tc>
          <w:tcPr>
            <w:tcW w:w="9615" w:type="dxa"/>
            <w:gridSpan w:val="2"/>
          </w:tcPr>
          <w:p w14:paraId="4A14ABEA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rPr>
                <w:rFonts w:ascii="Helvetica" w:hAnsi="Helvetica" w:cs="Courier New"/>
                <w:sz w:val="20"/>
                <w:u w:val="single"/>
              </w:rPr>
            </w:pPr>
          </w:p>
          <w:p w14:paraId="1613FF36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2.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668940392"/>
                <w:placeholder>
                  <w:docPart w:val="AA8897053FA15246B649300C5EB2377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61C9780B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1ADC0C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Ausführliche Beschreibung des Projekts hinsichtlich Gegenstands und Umfang</w:t>
            </w:r>
          </w:p>
        </w:tc>
      </w:tr>
      <w:tr w:rsidR="008204B9" w:rsidRPr="00774FBA" w14:paraId="26E95230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213476042"/>
              <w:placeholder>
                <w:docPart w:val="CA7D9FEAE1BD02438406D4F71B5000EE"/>
              </w:placeholder>
              <w:showingPlcHdr/>
            </w:sdtPr>
            <w:sdtEndPr/>
            <w:sdtContent>
              <w:p w14:paraId="090F3177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636D082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002B881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17E79021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624279816"/>
              <w:placeholder>
                <w:docPart w:val="B305250457D6FE4EA8C1FE67ABE75E21"/>
              </w:placeholder>
              <w:showingPlcHdr/>
            </w:sdtPr>
            <w:sdtEndPr/>
            <w:sdtContent>
              <w:p w14:paraId="68DD969A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8792FAA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990F0F8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671D1BB5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265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F932C3" w14:textId="77777777" w:rsidR="008204B9" w:rsidRPr="00774FBA" w:rsidRDefault="009D12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631180977"/>
                <w:placeholder>
                  <w:docPart w:val="26A009E880DC4C4BB4114BFF028EAB9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739243340"/>
                <w:placeholder>
                  <w:docPart w:val="E567406A4D9D81489CCBF54E37F47532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316781C8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CE9C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61A79A" w14:textId="77777777" w:rsidR="008204B9" w:rsidRPr="00774FBA" w:rsidRDefault="009D12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-272012501"/>
                <w:placeholder>
                  <w:docPart w:val="D34F54D059788348BA06A759A7259AA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155983012"/>
                <w:placeholder>
                  <w:docPart w:val="36E7B8A850ECD44CBEEF16881EBB9C14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487DEB4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AEAB064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8204B9" w:rsidRPr="00774FBA" w14:paraId="3D73C6CF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B71147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465400249"/>
            <w:placeholder>
              <w:docPart w:val="A9F6198EA6E0F04DB3D0F20E520F9CE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071EA385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2694DEE7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ED475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74536845"/>
            <w:placeholder>
              <w:docPart w:val="06DA3CF15AF9E5499BAE551422D189BA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1495D80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4E4AFF00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10D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2125343241"/>
            <w:placeholder>
              <w:docPart w:val="AA386B2145C7BB44AF98DC64B873CCA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59EC0364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6F4CF49C" w14:textId="77777777" w:rsidTr="00A40413">
        <w:trPr>
          <w:trHeight w:val="567"/>
        </w:trPr>
        <w:tc>
          <w:tcPr>
            <w:tcW w:w="9615" w:type="dxa"/>
            <w:gridSpan w:val="2"/>
          </w:tcPr>
          <w:p w14:paraId="2E257D84" w14:textId="77777777" w:rsidR="008204B9" w:rsidRPr="00774FBA" w:rsidRDefault="008204B9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3.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1217849272"/>
                <w:placeholder>
                  <w:docPart w:val="BB2988534369A64FBF97E57E5E9C508C"/>
                </w:placeholder>
                <w:showingPlcHdr/>
              </w:sdtPr>
              <w:sdtEndPr/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8204B9" w:rsidRPr="00774FBA" w14:paraId="1D5475A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65105B2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8204B9" w:rsidRPr="00774FBA" w14:paraId="1A7BA614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56154051"/>
              <w:placeholder>
                <w:docPart w:val="3D78D0D8CF3D2C44BC26AADD4D2930D6"/>
              </w:placeholder>
              <w:showingPlcHdr/>
            </w:sdtPr>
            <w:sdtEndPr/>
            <w:sdtContent>
              <w:p w14:paraId="4C314D9F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35E3288E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49F1487" w14:textId="77777777" w:rsidR="008204B9" w:rsidRPr="00774FBA" w:rsidRDefault="008204B9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8204B9" w:rsidRPr="00774FBA" w14:paraId="612964D7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867492037"/>
              <w:placeholder>
                <w:docPart w:val="220C6E8BE8BE0B4EA61430EB5F9762E0"/>
              </w:placeholder>
              <w:showingPlcHdr/>
            </w:sdtPr>
            <w:sdtEndPr/>
            <w:sdtContent>
              <w:p w14:paraId="66979B30" w14:textId="77777777" w:rsidR="008204B9" w:rsidRPr="00774FBA" w:rsidRDefault="008204B9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8204B9" w:rsidRPr="00774FBA" w14:paraId="21B42C35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0E753C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8204B9" w:rsidRPr="00774FBA" w14:paraId="7285868A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10A394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6032B1" w14:textId="77777777" w:rsidR="008204B9" w:rsidRPr="00774FBA" w:rsidRDefault="009D12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215544612"/>
                <w:placeholder>
                  <w:docPart w:val="2E14747FD76B1848A76909DBC2795F6D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442808139"/>
                <w:placeholder>
                  <w:docPart w:val="6FCD3911C7FA464FA58A3CAFF136B351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54120492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875EF6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52BC63" w14:textId="77777777" w:rsidR="008204B9" w:rsidRPr="00774FBA" w:rsidRDefault="009D125C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382449123"/>
                <w:placeholder>
                  <w:docPart w:val="678EAC5D8EC9F64781D8E1CD7883F6B3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="008204B9"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909352918"/>
                <w:placeholder>
                  <w:docPart w:val="4FE3EAAF0DC265458CF1030E988978DA"/>
                </w:placeholder>
                <w:showingPlcHdr/>
                <w:text/>
              </w:sdtPr>
              <w:sdtEndPr/>
              <w:sdtContent>
                <w:r w:rsidR="008204B9"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="008204B9"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8204B9" w:rsidRPr="00774FBA" w14:paraId="69BABCD2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52463060" w14:textId="77777777" w:rsidR="008204B9" w:rsidRPr="00774FBA" w:rsidRDefault="008204B9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lastRenderedPageBreak/>
              <w:t>Angaben für Rückfragen:</w:t>
            </w:r>
          </w:p>
        </w:tc>
      </w:tr>
      <w:tr w:rsidR="008204B9" w:rsidRPr="00774FBA" w14:paraId="71ADEEC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ABE59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839664966"/>
            <w:placeholder>
              <w:docPart w:val="465792EF537131448932D506F10C4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79532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18E2F754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D16F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80207139"/>
            <w:placeholder>
              <w:docPart w:val="D9713F9FE6E5DA4194A39BE94BB60A59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7F486F4E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8204B9" w:rsidRPr="00774FBA" w14:paraId="76870C3E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370BE2" w14:textId="77777777" w:rsidR="008204B9" w:rsidRPr="00774FBA" w:rsidRDefault="008204B9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504642141"/>
            <w:placeholder>
              <w:docPart w:val="D037D1555A94BF46983C69FE760C971F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18CFCA0D" w14:textId="77777777" w:rsidR="008204B9" w:rsidRPr="00774FBA" w:rsidRDefault="008204B9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257F1C" w:rsidRPr="00774FBA" w14:paraId="5CB39F53" w14:textId="77777777" w:rsidTr="00C93062">
        <w:trPr>
          <w:trHeight w:val="567"/>
        </w:trPr>
        <w:tc>
          <w:tcPr>
            <w:tcW w:w="9615" w:type="dxa"/>
            <w:gridSpan w:val="2"/>
          </w:tcPr>
          <w:p w14:paraId="46AFAE04" w14:textId="644B58C7" w:rsidR="00257F1C" w:rsidRPr="00774FBA" w:rsidRDefault="00257F1C" w:rsidP="00C9306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>
              <w:rPr>
                <w:rFonts w:ascii="Helvetica" w:hAnsi="Helvetica" w:cs="Courier New"/>
                <w:sz w:val="20"/>
                <w:u w:val="single"/>
              </w:rPr>
              <w:t>4</w:t>
            </w:r>
            <w:r w:rsidRPr="00774FBA">
              <w:rPr>
                <w:rFonts w:ascii="Helvetica" w:hAnsi="Helvetica" w:cs="Courier New"/>
                <w:sz w:val="20"/>
                <w:u w:val="single"/>
              </w:rPr>
              <w:t>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583418809"/>
                <w:placeholder>
                  <w:docPart w:val="1FB73D5D7462F04DB21CA42356ED1255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257F1C" w:rsidRPr="00774FBA" w14:paraId="3E40D44E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F4251E" w14:textId="77777777" w:rsidR="00257F1C" w:rsidRPr="00774FBA" w:rsidRDefault="00257F1C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257F1C" w:rsidRPr="00774FBA" w14:paraId="7D6ECDD9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2103182565"/>
              <w:placeholder>
                <w:docPart w:val="99B294EFDACC584CBFD802A42440A296"/>
              </w:placeholder>
              <w:showingPlcHdr/>
            </w:sdtPr>
            <w:sdtContent>
              <w:p w14:paraId="581D7719" w14:textId="77777777" w:rsidR="00257F1C" w:rsidRPr="00774FBA" w:rsidRDefault="00257F1C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257F1C" w:rsidRPr="00774FBA" w14:paraId="791AAC19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1EDC00E2" w14:textId="77777777" w:rsidR="00257F1C" w:rsidRPr="00774FBA" w:rsidRDefault="00257F1C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257F1C" w:rsidRPr="00774FBA" w14:paraId="07F58B60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-1442053238"/>
              <w:placeholder>
                <w:docPart w:val="A8ADC4F83D53F146AA57BA225B6F30D4"/>
              </w:placeholder>
              <w:showingPlcHdr/>
            </w:sdtPr>
            <w:sdtContent>
              <w:p w14:paraId="0F493EA9" w14:textId="77777777" w:rsidR="00257F1C" w:rsidRPr="00774FBA" w:rsidRDefault="00257F1C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257F1C" w:rsidRPr="00774FBA" w14:paraId="36818527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71F09B44" w14:textId="77777777" w:rsidR="00257F1C" w:rsidRPr="00774FBA" w:rsidRDefault="00257F1C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257F1C" w:rsidRPr="00774FBA" w14:paraId="33FE5337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DDEFFA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4C163F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566315568"/>
                <w:placeholder>
                  <w:docPart w:val="D11F9842D5D1AE47B2804D996DCEA93C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1557201402"/>
                <w:placeholder>
                  <w:docPart w:val="F9786A46AB07EB40B35AD5E514DAED1E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257F1C" w:rsidRPr="00774FBA" w14:paraId="79FFD39E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CB4723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74E19C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688566193"/>
                <w:placeholder>
                  <w:docPart w:val="368E44FA11464241877776C5DE4325D1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994863219"/>
                <w:placeholder>
                  <w:docPart w:val="3CD14DB0ED26FA49B7191A72932DCDA6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257F1C" w:rsidRPr="00774FBA" w14:paraId="7D86782C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6664C35" w14:textId="77777777" w:rsidR="00257F1C" w:rsidRPr="00774FBA" w:rsidRDefault="00257F1C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257F1C" w:rsidRPr="00774FBA" w14:paraId="53176D4C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BD37E8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37806145"/>
            <w:placeholder>
              <w:docPart w:val="9D8620709A8C6448BCA7F0E5F22B65B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81685CA" w14:textId="77777777" w:rsidR="00257F1C" w:rsidRPr="00774FBA" w:rsidRDefault="00257F1C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257F1C" w:rsidRPr="00774FBA" w14:paraId="6FA9BCCE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C8F16C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1936021059"/>
            <w:placeholder>
              <w:docPart w:val="66D96A8CF44AF44892A403F1CD563CE4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BE29CE4" w14:textId="77777777" w:rsidR="00257F1C" w:rsidRPr="00774FBA" w:rsidRDefault="00257F1C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257F1C" w:rsidRPr="00774FBA" w14:paraId="3C08518D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BD0CEA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733610180"/>
            <w:placeholder>
              <w:docPart w:val="365A94774A39634381AD85DC53BDF3A8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8A5645F" w14:textId="77777777" w:rsidR="00257F1C" w:rsidRPr="00774FBA" w:rsidRDefault="00257F1C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257F1C" w:rsidRPr="00774FBA" w14:paraId="60D2AC0C" w14:textId="77777777" w:rsidTr="00C93062">
        <w:trPr>
          <w:trHeight w:val="567"/>
        </w:trPr>
        <w:tc>
          <w:tcPr>
            <w:tcW w:w="9615" w:type="dxa"/>
            <w:gridSpan w:val="2"/>
          </w:tcPr>
          <w:p w14:paraId="1F5A288F" w14:textId="59A456B5" w:rsidR="00257F1C" w:rsidRPr="00774FBA" w:rsidRDefault="00257F1C" w:rsidP="00C93062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567"/>
              <w:rPr>
                <w:rFonts w:ascii="Helvetica" w:hAnsi="Helvetica" w:cs="Courier New"/>
                <w:sz w:val="20"/>
                <w:u w:val="single"/>
              </w:rPr>
            </w:pPr>
            <w:r>
              <w:rPr>
                <w:rFonts w:ascii="Helvetica" w:hAnsi="Helvetica" w:cs="Courier New"/>
                <w:sz w:val="20"/>
                <w:u w:val="single"/>
              </w:rPr>
              <w:t>5</w:t>
            </w:r>
            <w:r w:rsidRPr="00774FBA">
              <w:rPr>
                <w:rFonts w:ascii="Helvetica" w:hAnsi="Helvetica" w:cs="Courier New"/>
                <w:sz w:val="20"/>
                <w:u w:val="single"/>
              </w:rPr>
              <w:t>. Name des Referenzprojektes:</w:t>
            </w:r>
            <w:r w:rsidRPr="00774FBA">
              <w:rPr>
                <w:rFonts w:ascii="Helvetica" w:hAnsi="Helvetica" w:cs="Courier New"/>
                <w:sz w:val="20"/>
              </w:rPr>
              <w:t xml:space="preserve">   </w:t>
            </w:r>
            <w:sdt>
              <w:sdtPr>
                <w:rPr>
                  <w:rFonts w:ascii="Helvetica" w:hAnsi="Helvetica" w:cs="Courier New"/>
                  <w:sz w:val="20"/>
                  <w:u w:val="single"/>
                </w:rPr>
                <w:id w:val="-1044980992"/>
                <w:placeholder>
                  <w:docPart w:val="3C4CE4570E70434B97383C1E85779947"/>
                </w:placeholder>
                <w:showingPlcHdr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sdtContent>
            </w:sdt>
          </w:p>
        </w:tc>
      </w:tr>
      <w:tr w:rsidR="00257F1C" w:rsidRPr="00774FBA" w14:paraId="7F4486A0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D1F27BF" w14:textId="77777777" w:rsidR="00257F1C" w:rsidRPr="00774FBA" w:rsidRDefault="00257F1C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Ausführliche Beschreibung des Projekts hinsichtlich Gegenstands und Umfang</w:t>
            </w:r>
          </w:p>
        </w:tc>
      </w:tr>
      <w:tr w:rsidR="00257F1C" w:rsidRPr="00774FBA" w14:paraId="7298EDAC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81247279"/>
              <w:placeholder>
                <w:docPart w:val="E7B7007FF210A24AAC1430CD9C1B45EC"/>
              </w:placeholder>
              <w:showingPlcHdr/>
            </w:sdtPr>
            <w:sdtContent>
              <w:p w14:paraId="02EDA9D4" w14:textId="77777777" w:rsidR="00257F1C" w:rsidRPr="00774FBA" w:rsidRDefault="00257F1C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  <w:u w:val="single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257F1C" w:rsidRPr="00774FBA" w14:paraId="6DCBEA1D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6FE2E083" w14:textId="77777777" w:rsidR="00257F1C" w:rsidRPr="00774FBA" w:rsidRDefault="00257F1C" w:rsidP="00C93062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Beschreibung der Tätigkeit und Funktion des*der Mitarbeiter*in im Rahmen des Projekts:</w:t>
            </w:r>
          </w:p>
        </w:tc>
      </w:tr>
      <w:tr w:rsidR="00257F1C" w:rsidRPr="00774FBA" w14:paraId="56E1FEC1" w14:textId="77777777" w:rsidTr="00C93062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  <w:sz w:val="20"/>
              </w:rPr>
              <w:id w:val="1871258951"/>
              <w:placeholder>
                <w:docPart w:val="1DF6A655C43A9C4CAA5E894DAFA32FC5"/>
              </w:placeholder>
              <w:showingPlcHdr/>
            </w:sdtPr>
            <w:sdtContent>
              <w:p w14:paraId="42E1435C" w14:textId="77777777" w:rsidR="00257F1C" w:rsidRPr="00774FBA" w:rsidRDefault="00257F1C" w:rsidP="00C93062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sdtContent>
          </w:sdt>
        </w:tc>
      </w:tr>
      <w:tr w:rsidR="00257F1C" w:rsidRPr="00774FBA" w14:paraId="428353EB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36F72641" w14:textId="77777777" w:rsidR="00257F1C" w:rsidRPr="00774FBA" w:rsidRDefault="00257F1C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Leistungszeitraum:</w:t>
            </w:r>
          </w:p>
        </w:tc>
      </w:tr>
      <w:tr w:rsidR="00257F1C" w:rsidRPr="00774FBA" w14:paraId="54DB876B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74313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150E8A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  <w:u w:val="single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667428561"/>
                <w:placeholder>
                  <w:docPart w:val="32058C9840347B4DA5E76E6944407918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366987666"/>
                <w:placeholder>
                  <w:docPart w:val="579735BCE7F1BB409A185048E428306B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257F1C" w:rsidRPr="00774FBA" w14:paraId="11628C6F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E6F20F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E0E94A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sz w:val="20"/>
              </w:rPr>
            </w:pPr>
            <w:sdt>
              <w:sdtPr>
                <w:rPr>
                  <w:rFonts w:ascii="Helvetica" w:hAnsi="Helvetica" w:cs="Courier New"/>
                  <w:sz w:val="20"/>
                </w:rPr>
                <w:id w:val="1861009472"/>
                <w:placeholder>
                  <w:docPart w:val="3518F8462DDF6E40AC0DCC041DF34D7C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Monat.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[Monat] </w:t>
            </w:r>
            <w:r w:rsidRPr="00774FBA">
              <w:rPr>
                <w:rFonts w:ascii="Helvetica" w:hAnsi="Helvetica" w:cs="Courier New"/>
                <w:sz w:val="20"/>
              </w:rPr>
              <w:tab/>
            </w:r>
            <w:sdt>
              <w:sdtPr>
                <w:rPr>
                  <w:rFonts w:ascii="Helvetica" w:hAnsi="Helvetica" w:cs="Courier New"/>
                  <w:sz w:val="20"/>
                </w:rPr>
                <w:id w:val="-1013149426"/>
                <w:placeholder>
                  <w:docPart w:val="97EFF4F1998F5441998C6061908F3442"/>
                </w:placeholder>
                <w:showingPlcHdr/>
                <w:text/>
              </w:sdtPr>
              <w:sdtContent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Jahr.</w:t>
                </w:r>
              </w:sdtContent>
            </w:sdt>
            <w:r w:rsidRPr="00774FBA">
              <w:rPr>
                <w:rFonts w:ascii="Helvetica" w:hAnsi="Helvetica" w:cs="Courier New"/>
                <w:sz w:val="20"/>
              </w:rPr>
              <w:t xml:space="preserve"> [Jahr]</w:t>
            </w:r>
          </w:p>
        </w:tc>
      </w:tr>
      <w:tr w:rsidR="00257F1C" w:rsidRPr="00774FBA" w14:paraId="2CB165B0" w14:textId="77777777" w:rsidTr="00C93062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CB23BEB" w14:textId="77777777" w:rsidR="00257F1C" w:rsidRPr="00774FBA" w:rsidRDefault="00257F1C" w:rsidP="00C93062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  <w:u w:val="single"/>
              </w:rPr>
              <w:t>Angaben für Rückfragen:</w:t>
            </w:r>
          </w:p>
        </w:tc>
      </w:tr>
      <w:tr w:rsidR="00257F1C" w:rsidRPr="00774FBA" w14:paraId="06CA04E1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6D712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  <w:u w:val="single"/>
              </w:rPr>
            </w:pPr>
            <w:r w:rsidRPr="00774FBA">
              <w:rPr>
                <w:rFonts w:ascii="Helvetica" w:hAnsi="Helvetica" w:cs="Courier New"/>
                <w:sz w:val="20"/>
              </w:rPr>
              <w:t>Auftraggeber*in: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620422500"/>
            <w:placeholder>
              <w:docPart w:val="FB81AE7BFA9E8546B458AACCAC05BF2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1C5A7FB" w14:textId="77777777" w:rsidR="00257F1C" w:rsidRPr="00774FBA" w:rsidRDefault="00257F1C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257F1C" w:rsidRPr="00774FBA" w14:paraId="32B0B6D8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29E42A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1505893178"/>
            <w:placeholder>
              <w:docPart w:val="D535470AC14BE34B979DC6FF1C3BE9A5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5522CA1E" w14:textId="77777777" w:rsidR="00257F1C" w:rsidRPr="00774FBA" w:rsidRDefault="00257F1C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  <w:tr w:rsidR="00257F1C" w:rsidRPr="00774FBA" w14:paraId="7FCB3EBE" w14:textId="77777777" w:rsidTr="00C93062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633D0F" w14:textId="77777777" w:rsidR="00257F1C" w:rsidRPr="00774FBA" w:rsidRDefault="00257F1C" w:rsidP="00C93062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sz w:val="20"/>
              </w:rPr>
            </w:pPr>
            <w:r w:rsidRPr="00774FBA">
              <w:rPr>
                <w:rFonts w:ascii="Helvetica" w:hAnsi="Helvetica" w:cs="Courier New"/>
                <w:sz w:val="20"/>
              </w:rPr>
              <w:t>Telefonnummer:</w:t>
            </w:r>
          </w:p>
        </w:tc>
        <w:sdt>
          <w:sdtPr>
            <w:rPr>
              <w:rFonts w:ascii="Helvetica" w:hAnsi="Helvetica" w:cs="Courier New"/>
              <w:sz w:val="20"/>
            </w:rPr>
            <w:id w:val="-400601923"/>
            <w:placeholder>
              <w:docPart w:val="365BBD838D9F4E4DA257C11DEDF38803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3A2A31F4" w14:textId="77777777" w:rsidR="00257F1C" w:rsidRPr="00774FBA" w:rsidRDefault="00257F1C" w:rsidP="00C93062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  <w:sz w:val="20"/>
                  </w:rPr>
                </w:pPr>
                <w:r w:rsidRPr="00774FBA">
                  <w:rPr>
                    <w:rStyle w:val="Platzhaltertext"/>
                    <w:rFonts w:ascii="Helvetica" w:hAnsi="Helvetica" w:cs="Courier New"/>
                    <w:sz w:val="20"/>
                  </w:rPr>
                  <w:t>Klicken Sie hier, um Text einzugeben.</w:t>
                </w:r>
              </w:p>
            </w:tc>
          </w:sdtContent>
        </w:sdt>
      </w:tr>
    </w:tbl>
    <w:p w14:paraId="35ED9737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6CEFA02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7D5A278B" w14:textId="77777777" w:rsidR="008204B9" w:rsidRPr="00774FBA" w:rsidRDefault="008204B9" w:rsidP="008204B9">
      <w:pPr>
        <w:pStyle w:val="LV-Text"/>
        <w:spacing w:after="240" w:line="360" w:lineRule="auto"/>
        <w:rPr>
          <w:rFonts w:ascii="Helvetica" w:hAnsi="Helvetica" w:cs="Courier New"/>
          <w:color w:val="000000"/>
        </w:rPr>
      </w:pPr>
      <w:r w:rsidRPr="00774FBA">
        <w:rPr>
          <w:rFonts w:ascii="Helvetica" w:hAnsi="Helvetica" w:cs="Courier New"/>
          <w:color w:val="000000"/>
        </w:rPr>
        <w:t>Auf Verlangen der Auftraggeberin werde ich entsprechende Nachweise (Abnahmeerklärungen/Abnahmebescheinigungen/Abnahmeprotokolle) vorlegen.</w:t>
      </w:r>
    </w:p>
    <w:p w14:paraId="06ABF344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0DA01D3F" w14:textId="77777777" w:rsidR="008204B9" w:rsidRPr="00774FBA" w:rsidRDefault="008204B9" w:rsidP="008204B9">
      <w:pPr>
        <w:pStyle w:val="LV-Text"/>
        <w:rPr>
          <w:rFonts w:ascii="Helvetica" w:hAnsi="Helvetica" w:cs="Courier New"/>
          <w:color w:val="000000"/>
        </w:rPr>
      </w:pPr>
    </w:p>
    <w:p w14:paraId="528EAD70" w14:textId="77777777" w:rsidR="008204B9" w:rsidRPr="00774FBA" w:rsidRDefault="008204B9" w:rsidP="008204B9">
      <w:pPr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 xml:space="preserve">_______________________________________________________________ </w:t>
      </w:r>
    </w:p>
    <w:p w14:paraId="46A07A54" w14:textId="77777777" w:rsidR="008204B9" w:rsidRPr="00774FBA" w:rsidRDefault="008204B9" w:rsidP="008204B9">
      <w:pPr>
        <w:tabs>
          <w:tab w:val="right" w:pos="7560"/>
        </w:tabs>
        <w:rPr>
          <w:rFonts w:ascii="Helvetica" w:hAnsi="Helvetica" w:cs="Courier New"/>
          <w:sz w:val="20"/>
          <w:szCs w:val="20"/>
        </w:rPr>
      </w:pPr>
      <w:r w:rsidRPr="00774FBA">
        <w:rPr>
          <w:rFonts w:ascii="Helvetica" w:hAnsi="Helvetica" w:cs="Courier New"/>
          <w:sz w:val="20"/>
          <w:szCs w:val="20"/>
        </w:rPr>
        <w:t>Ort, Datum</w:t>
      </w:r>
      <w:r w:rsidRPr="00774FBA">
        <w:rPr>
          <w:rFonts w:ascii="Helvetica" w:hAnsi="Helvetica" w:cs="Courier New"/>
          <w:sz w:val="20"/>
          <w:szCs w:val="20"/>
        </w:rPr>
        <w:tab/>
        <w:t xml:space="preserve">Rechtsverbindliche Unterschrift/en </w:t>
      </w:r>
    </w:p>
    <w:p w14:paraId="58C640C8" w14:textId="320877DE" w:rsidR="00DD7759" w:rsidRPr="00774FBA" w:rsidRDefault="00DD7759" w:rsidP="008204B9">
      <w:pPr>
        <w:rPr>
          <w:rFonts w:ascii="Helvetica" w:hAnsi="Helvetica"/>
        </w:rPr>
      </w:pPr>
    </w:p>
    <w:sectPr w:rsidR="00DD7759" w:rsidRPr="00774FBA" w:rsidSect="008204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6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F9652ED" w14:textId="77777777" w:rsidR="009D125C" w:rsidRDefault="009D125C" w:rsidP="00DD7759">
      <w:r>
        <w:separator/>
      </w:r>
    </w:p>
  </w:endnote>
  <w:endnote w:type="continuationSeparator" w:id="0">
    <w:p w14:paraId="2B7ABDE4" w14:textId="77777777" w:rsidR="009D125C" w:rsidRDefault="009D125C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9B4438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5590C7D" w14:textId="77777777" w:rsidTr="5EEBAB04">
      <w:trPr>
        <w:trHeight w:val="300"/>
      </w:trPr>
      <w:tc>
        <w:tcPr>
          <w:tcW w:w="3020" w:type="dxa"/>
        </w:tcPr>
        <w:p w14:paraId="5807A7A6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38B7818B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2F17D1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40DA2C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E6E64C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20F7B3A" w14:textId="77777777" w:rsidR="009D125C" w:rsidRDefault="009D125C" w:rsidP="00DD7759">
      <w:r>
        <w:separator/>
      </w:r>
    </w:p>
  </w:footnote>
  <w:footnote w:type="continuationSeparator" w:id="0">
    <w:p w14:paraId="7236B6B1" w14:textId="77777777" w:rsidR="009D125C" w:rsidRDefault="009D125C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B9BCB2E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23A25C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1153B" wp14:editId="69385425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F6D1CC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4B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57F1C"/>
    <w:rsid w:val="00285B36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33543"/>
    <w:rsid w:val="0057641F"/>
    <w:rsid w:val="00582C9C"/>
    <w:rsid w:val="005B54E9"/>
    <w:rsid w:val="005E0ED3"/>
    <w:rsid w:val="0062199C"/>
    <w:rsid w:val="006766C9"/>
    <w:rsid w:val="0069461C"/>
    <w:rsid w:val="006D5637"/>
    <w:rsid w:val="006E70FE"/>
    <w:rsid w:val="00701199"/>
    <w:rsid w:val="007327C3"/>
    <w:rsid w:val="00774FBA"/>
    <w:rsid w:val="007754AF"/>
    <w:rsid w:val="008204B9"/>
    <w:rsid w:val="0082195D"/>
    <w:rsid w:val="0083330D"/>
    <w:rsid w:val="00860382"/>
    <w:rsid w:val="008616C9"/>
    <w:rsid w:val="00895387"/>
    <w:rsid w:val="008B028F"/>
    <w:rsid w:val="008E13DF"/>
    <w:rsid w:val="009174E5"/>
    <w:rsid w:val="00962981"/>
    <w:rsid w:val="00995CE6"/>
    <w:rsid w:val="009C600B"/>
    <w:rsid w:val="009D125C"/>
    <w:rsid w:val="00A51BA7"/>
    <w:rsid w:val="00AA2A7C"/>
    <w:rsid w:val="00BB667F"/>
    <w:rsid w:val="00BD297A"/>
    <w:rsid w:val="00C1638A"/>
    <w:rsid w:val="00C330BF"/>
    <w:rsid w:val="00C40AC3"/>
    <w:rsid w:val="00C51053"/>
    <w:rsid w:val="00C84307"/>
    <w:rsid w:val="00C90BCA"/>
    <w:rsid w:val="00CC26BD"/>
    <w:rsid w:val="00CD06EE"/>
    <w:rsid w:val="00D05E8A"/>
    <w:rsid w:val="00D27AE1"/>
    <w:rsid w:val="00D32A86"/>
    <w:rsid w:val="00D80BDE"/>
    <w:rsid w:val="00DD7759"/>
    <w:rsid w:val="00E3238B"/>
    <w:rsid w:val="00E33DEE"/>
    <w:rsid w:val="00EA3648"/>
    <w:rsid w:val="00F7291E"/>
    <w:rsid w:val="00FB4D17"/>
    <w:rsid w:val="10831A3B"/>
    <w:rsid w:val="448F8A9B"/>
    <w:rsid w:val="57165982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52B1B"/>
  <w15:chartTrackingRefBased/>
  <w15:docId w15:val="{A2D793E3-2478-834D-8810-78F67C930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8204B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8204B9"/>
    <w:rPr>
      <w:color w:val="808080"/>
    </w:rPr>
  </w:style>
  <w:style w:type="paragraph" w:customStyle="1" w:styleId="LV-Text">
    <w:name w:val="LV-Text"/>
    <w:rsid w:val="008204B9"/>
    <w:pPr>
      <w:autoSpaceDE w:val="0"/>
      <w:autoSpaceDN w:val="0"/>
      <w:adjustRightInd w:val="0"/>
    </w:pPr>
    <w:rPr>
      <w:rFonts w:ascii="Arial" w:eastAsia="Times New Roman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277579FF1528354FB0A8B9B9FF5F3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AF0B84-3ECF-9749-91DE-F19F8BA70A59}"/>
      </w:docPartPr>
      <w:docPartBody>
        <w:p w:rsidR="00BD0652" w:rsidRDefault="00BD0652" w:rsidP="00BD0652">
          <w:pPr>
            <w:pStyle w:val="277579FF1528354FB0A8B9B9FF5F39B2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BB70DAC2A1984448880C73424471E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E34EC-2293-AB4C-92FA-78CE8B460177}"/>
      </w:docPartPr>
      <w:docPartBody>
        <w:p w:rsidR="00BD0652" w:rsidRDefault="00BD0652" w:rsidP="00BD0652">
          <w:pPr>
            <w:pStyle w:val="0BB70DAC2A1984448880C73424471E8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AEE1DC459AB824486DC8759CFFCF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EADD25-21EA-1540-9F79-357852DCE93B}"/>
      </w:docPartPr>
      <w:docPartBody>
        <w:p w:rsidR="00BD0652" w:rsidRDefault="00BD0652" w:rsidP="00BD0652">
          <w:pPr>
            <w:pStyle w:val="EAEE1DC459AB824486DC8759CFFCF1CA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5EFC60EEFE0D645AFB651B73ECF91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0E34E-6110-5347-9295-C34B9122C9F7}"/>
      </w:docPartPr>
      <w:docPartBody>
        <w:p w:rsidR="00BD0652" w:rsidRDefault="00BD0652" w:rsidP="00BD0652">
          <w:pPr>
            <w:pStyle w:val="75EFC60EEFE0D645AFB651B73ECF919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DE01618688EDE747B01B358915B0F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435CB5-84DE-5D4F-BCCE-6AED0547507B}"/>
      </w:docPartPr>
      <w:docPartBody>
        <w:p w:rsidR="00BD0652" w:rsidRDefault="00BD0652" w:rsidP="00BD0652">
          <w:pPr>
            <w:pStyle w:val="DE01618688EDE747B01B358915B0FD9F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8420BD8F2908554DA07309A7DD25B0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61519-F7CF-C44A-A2F9-83776B7BEF26}"/>
      </w:docPartPr>
      <w:docPartBody>
        <w:p w:rsidR="00BD0652" w:rsidRDefault="00BD0652" w:rsidP="00BD0652">
          <w:pPr>
            <w:pStyle w:val="8420BD8F2908554DA07309A7DD25B0D0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05C763794D21D342BCDBB74FD2614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7CECE-819B-3448-BE38-226731834324}"/>
      </w:docPartPr>
      <w:docPartBody>
        <w:p w:rsidR="00BD0652" w:rsidRDefault="00BD0652" w:rsidP="00BD0652">
          <w:pPr>
            <w:pStyle w:val="05C763794D21D342BCDBB74FD26144E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0A0023CC6F929849A06EA6836C1B63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1090F-13ED-DE4C-A116-5701D496562B}"/>
      </w:docPartPr>
      <w:docPartBody>
        <w:p w:rsidR="00BD0652" w:rsidRDefault="00BD0652" w:rsidP="00BD0652">
          <w:pPr>
            <w:pStyle w:val="0A0023CC6F929849A06EA6836C1B63E2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6CCF3475E6C04FB3F2E580E8E6EC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1E99CE-D881-FB4C-96A8-D24CBF007784}"/>
      </w:docPartPr>
      <w:docPartBody>
        <w:p w:rsidR="00BD0652" w:rsidRDefault="00BD0652" w:rsidP="00BD0652">
          <w:pPr>
            <w:pStyle w:val="5F6CCF3475E6C04FB3F2E580E8E6EC27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5EB2D5D7D85E746BBD97B0622C7A9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12CF95-239A-2948-9B14-04B29D88E47C}"/>
      </w:docPartPr>
      <w:docPartBody>
        <w:p w:rsidR="00BD0652" w:rsidRDefault="00BD0652" w:rsidP="00BD0652">
          <w:pPr>
            <w:pStyle w:val="35EB2D5D7D85E746BBD97B0622C7A96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8897053FA15246B649300C5EB237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91AFD-92DA-AD4F-B9D5-332EAD891635}"/>
      </w:docPartPr>
      <w:docPartBody>
        <w:p w:rsidR="00BD0652" w:rsidRDefault="00BD0652" w:rsidP="00BD0652">
          <w:pPr>
            <w:pStyle w:val="AA8897053FA15246B649300C5EB2377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A7D9FEAE1BD02438406D4F71B5000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79732-8EB5-B346-96C4-43519C08C0D5}"/>
      </w:docPartPr>
      <w:docPartBody>
        <w:p w:rsidR="00BD0652" w:rsidRDefault="00BD0652" w:rsidP="00BD0652">
          <w:pPr>
            <w:pStyle w:val="CA7D9FEAE1BD02438406D4F71B5000EE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5250457D6FE4EA8C1FE67ABE75E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A2C5B4-E361-6C41-A81F-0DB33A8073E5}"/>
      </w:docPartPr>
      <w:docPartBody>
        <w:p w:rsidR="00BD0652" w:rsidRDefault="00BD0652" w:rsidP="00BD0652">
          <w:pPr>
            <w:pStyle w:val="B305250457D6FE4EA8C1FE67ABE75E21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A009E880DC4C4BB4114BFF028EA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F980D-1622-2545-9C5A-92F9FA7CAE36}"/>
      </w:docPartPr>
      <w:docPartBody>
        <w:p w:rsidR="00BD0652" w:rsidRDefault="00BD0652" w:rsidP="00BD0652">
          <w:pPr>
            <w:pStyle w:val="26A009E880DC4C4BB4114BFF028EAB9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E567406A4D9D81489CCBF54E37F475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50828F-B4A6-2A46-BC7E-AC2E57EC2650}"/>
      </w:docPartPr>
      <w:docPartBody>
        <w:p w:rsidR="00BD0652" w:rsidRDefault="00BD0652" w:rsidP="00BD0652">
          <w:pPr>
            <w:pStyle w:val="E567406A4D9D81489CCBF54E37F4753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34F54D059788348BA06A759A7259A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63ED9F-7B8A-FF42-ABBB-7698E6B49B40}"/>
      </w:docPartPr>
      <w:docPartBody>
        <w:p w:rsidR="00BD0652" w:rsidRDefault="00BD0652" w:rsidP="00BD0652">
          <w:pPr>
            <w:pStyle w:val="D34F54D059788348BA06A759A7259AA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6E7B8A850ECD44CBEEF16881EBB9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D0DA3-BB06-4542-A347-10C13E1EE5D6}"/>
      </w:docPartPr>
      <w:docPartBody>
        <w:p w:rsidR="00BD0652" w:rsidRDefault="00BD0652" w:rsidP="00BD0652">
          <w:pPr>
            <w:pStyle w:val="36E7B8A850ECD44CBEEF16881EBB9C14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A9F6198EA6E0F04DB3D0F20E520F9C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E66E5F-E599-844B-9246-2D47393C0EE4}"/>
      </w:docPartPr>
      <w:docPartBody>
        <w:p w:rsidR="00BD0652" w:rsidRDefault="00BD0652" w:rsidP="00BD0652">
          <w:pPr>
            <w:pStyle w:val="A9F6198EA6E0F04DB3D0F20E520F9CE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DA3CF15AF9E5499BAE551422D189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BECC0-03EA-8748-BC38-D23AC112DD06}"/>
      </w:docPartPr>
      <w:docPartBody>
        <w:p w:rsidR="00BD0652" w:rsidRDefault="00BD0652" w:rsidP="00BD0652">
          <w:pPr>
            <w:pStyle w:val="06DA3CF15AF9E5499BAE551422D189BA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A386B2145C7BB44AF98DC64B873C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62A0E8-147A-8740-A1F9-51913493A61D}"/>
      </w:docPartPr>
      <w:docPartBody>
        <w:p w:rsidR="00BD0652" w:rsidRDefault="00BD0652" w:rsidP="00BD0652">
          <w:pPr>
            <w:pStyle w:val="AA386B2145C7BB44AF98DC64B873CCA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2988534369A64FBF97E57E5E9C50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40EB1-66E8-AD40-ABE6-7E85A16871EF}"/>
      </w:docPartPr>
      <w:docPartBody>
        <w:p w:rsidR="00BD0652" w:rsidRDefault="00BD0652" w:rsidP="00BD0652">
          <w:pPr>
            <w:pStyle w:val="BB2988534369A64FBF97E57E5E9C508C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78D0D8CF3D2C44BC26AADD4D293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FB44C0-FFBE-F646-9D93-799256113DD5}"/>
      </w:docPartPr>
      <w:docPartBody>
        <w:p w:rsidR="00BD0652" w:rsidRDefault="00BD0652" w:rsidP="00BD0652">
          <w:pPr>
            <w:pStyle w:val="3D78D0D8CF3D2C44BC26AADD4D2930D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20C6E8BE8BE0B4EA61430EB5F9762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D9C45-2ACF-B846-8EC2-2B34FD1AE4A4}"/>
      </w:docPartPr>
      <w:docPartBody>
        <w:p w:rsidR="00BD0652" w:rsidRDefault="00BD0652" w:rsidP="00BD0652">
          <w:pPr>
            <w:pStyle w:val="220C6E8BE8BE0B4EA61430EB5F9762E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E14747FD76B1848A76909DBC2795F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D6187-BFD8-D945-8C7A-C71A680954A7}"/>
      </w:docPartPr>
      <w:docPartBody>
        <w:p w:rsidR="00BD0652" w:rsidRDefault="00BD0652" w:rsidP="00BD0652">
          <w:pPr>
            <w:pStyle w:val="2E14747FD76B1848A76909DBC2795F6D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6FCD3911C7FA464FA58A3CAFF136B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6F68F4-EB8E-5B4F-BDC9-E46586E04228}"/>
      </w:docPartPr>
      <w:docPartBody>
        <w:p w:rsidR="00BD0652" w:rsidRDefault="00BD0652" w:rsidP="00BD0652">
          <w:pPr>
            <w:pStyle w:val="6FCD3911C7FA464FA58A3CAFF136B351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678EAC5D8EC9F64781D8E1CD7883F6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1ADF2-8A7B-5D47-879C-16EDFC23C5FA}"/>
      </w:docPartPr>
      <w:docPartBody>
        <w:p w:rsidR="00BD0652" w:rsidRDefault="00BD0652" w:rsidP="00BD0652">
          <w:pPr>
            <w:pStyle w:val="678EAC5D8EC9F64781D8E1CD7883F6B3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4FE3EAAF0DC265458CF1030E98897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BF08B-1573-754D-9955-D16D5800FE3D}"/>
      </w:docPartPr>
      <w:docPartBody>
        <w:p w:rsidR="00BD0652" w:rsidRDefault="00BD0652" w:rsidP="00BD0652">
          <w:pPr>
            <w:pStyle w:val="4FE3EAAF0DC265458CF1030E988978DA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465792EF537131448932D506F10C4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34F0BC-9B9C-C44E-89D0-05FAF4D6520C}"/>
      </w:docPartPr>
      <w:docPartBody>
        <w:p w:rsidR="00BD0652" w:rsidRDefault="00BD0652" w:rsidP="00BD0652">
          <w:pPr>
            <w:pStyle w:val="465792EF537131448932D506F10C4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713F9FE6E5DA4194A39BE94BB60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27C51-EA8A-FB45-A36D-E0A5797E5152}"/>
      </w:docPartPr>
      <w:docPartBody>
        <w:p w:rsidR="00BD0652" w:rsidRDefault="00BD0652" w:rsidP="00BD0652">
          <w:pPr>
            <w:pStyle w:val="D9713F9FE6E5DA4194A39BE94BB60A59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037D1555A94BF46983C69FE760C9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4E5A4F-46B6-4D46-8CD9-75F85BE84CF9}"/>
      </w:docPartPr>
      <w:docPartBody>
        <w:p w:rsidR="00BD0652" w:rsidRDefault="00BD0652" w:rsidP="00BD0652">
          <w:pPr>
            <w:pStyle w:val="D037D1555A94BF46983C69FE760C971F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FB73D5D7462F04DB21CA42356ED1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DBADED-E6CE-FA48-ABF9-39C2CDB1C1B5}"/>
      </w:docPartPr>
      <w:docPartBody>
        <w:p w:rsidR="004426A4" w:rsidRDefault="00DD2207" w:rsidP="00DD2207">
          <w:pPr>
            <w:pStyle w:val="1FB73D5D7462F04DB21CA42356ED1255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9B294EFDACC584CBFD802A42440A2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8EED81-A46D-4445-9E48-001ED544F2A0}"/>
      </w:docPartPr>
      <w:docPartBody>
        <w:p w:rsidR="004426A4" w:rsidRDefault="00DD2207" w:rsidP="00DD2207">
          <w:pPr>
            <w:pStyle w:val="99B294EFDACC584CBFD802A42440A296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8ADC4F83D53F146AA57BA225B6F30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18D8C9-219B-D546-BCEA-45FA58EA954A}"/>
      </w:docPartPr>
      <w:docPartBody>
        <w:p w:rsidR="004426A4" w:rsidRDefault="00DD2207" w:rsidP="00DD2207">
          <w:pPr>
            <w:pStyle w:val="A8ADC4F83D53F146AA57BA225B6F30D4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11F9842D5D1AE47B2804D996DCEA9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6D2434-A64A-B04A-ADE7-7D925D7CA04D}"/>
      </w:docPartPr>
      <w:docPartBody>
        <w:p w:rsidR="004426A4" w:rsidRDefault="00DD2207" w:rsidP="00DD2207">
          <w:pPr>
            <w:pStyle w:val="D11F9842D5D1AE47B2804D996DCEA93C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F9786A46AB07EB40B35AD5E514DAED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0AF21B-FA02-214D-AC21-AB1EF062853D}"/>
      </w:docPartPr>
      <w:docPartBody>
        <w:p w:rsidR="004426A4" w:rsidRDefault="00DD2207" w:rsidP="00DD2207">
          <w:pPr>
            <w:pStyle w:val="F9786A46AB07EB40B35AD5E514DAED1E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368E44FA11464241877776C5DE4325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048164-2D8E-DD43-9865-C408BE62124D}"/>
      </w:docPartPr>
      <w:docPartBody>
        <w:p w:rsidR="004426A4" w:rsidRDefault="00DD2207" w:rsidP="00DD2207">
          <w:pPr>
            <w:pStyle w:val="368E44FA11464241877776C5DE4325D1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3CD14DB0ED26FA49B7191A72932DCD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69FB4-9F57-C343-9A5D-FA413874A135}"/>
      </w:docPartPr>
      <w:docPartBody>
        <w:p w:rsidR="004426A4" w:rsidRDefault="00DD2207" w:rsidP="00DD2207">
          <w:pPr>
            <w:pStyle w:val="3CD14DB0ED26FA49B7191A72932DCDA6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9D8620709A8C6448BCA7F0E5F22B6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2E3A79-D1AF-7849-9918-8692BA9CC6B2}"/>
      </w:docPartPr>
      <w:docPartBody>
        <w:p w:rsidR="004426A4" w:rsidRDefault="00DD2207" w:rsidP="00DD2207">
          <w:pPr>
            <w:pStyle w:val="9D8620709A8C6448BCA7F0E5F22B65B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6D96A8CF44AF44892A403F1CD563C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5C3B57-47C3-684A-8828-FEAC5863D8F1}"/>
      </w:docPartPr>
      <w:docPartBody>
        <w:p w:rsidR="004426A4" w:rsidRDefault="00DD2207" w:rsidP="00DD2207">
          <w:pPr>
            <w:pStyle w:val="66D96A8CF44AF44892A403F1CD563CE4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65A94774A39634381AD85DC53BDF3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458B31-1673-DA4F-A274-09E6BFFDE74E}"/>
      </w:docPartPr>
      <w:docPartBody>
        <w:p w:rsidR="004426A4" w:rsidRDefault="00DD2207" w:rsidP="00DD2207">
          <w:pPr>
            <w:pStyle w:val="365A94774A39634381AD85DC53BDF3A8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C4CE4570E70434B97383C1E857799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CBD1D5-ADD4-9C43-A7F3-32A555EFF66F}"/>
      </w:docPartPr>
      <w:docPartBody>
        <w:p w:rsidR="004426A4" w:rsidRDefault="00DD2207" w:rsidP="00DD2207">
          <w:pPr>
            <w:pStyle w:val="3C4CE4570E70434B97383C1E85779947"/>
          </w:pPr>
          <w:r w:rsidRPr="00F9440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7B7007FF210A24AAC1430CD9C1B45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929B2E-672F-3749-A59B-7F6651215FC3}"/>
      </w:docPartPr>
      <w:docPartBody>
        <w:p w:rsidR="004426A4" w:rsidRDefault="00DD2207" w:rsidP="00DD2207">
          <w:pPr>
            <w:pStyle w:val="E7B7007FF210A24AAC1430CD9C1B45EC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DF6A655C43A9C4CAA5E894DAFA32F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202153-21AB-F543-A3AB-F7FFF3B74FB9}"/>
      </w:docPartPr>
      <w:docPartBody>
        <w:p w:rsidR="004426A4" w:rsidRDefault="00DD2207" w:rsidP="00DD2207">
          <w:pPr>
            <w:pStyle w:val="1DF6A655C43A9C4CAA5E894DAFA32FC5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2058C9840347B4DA5E76E69444079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B0525C-F626-AA48-8E02-7E567FA4B681}"/>
      </w:docPartPr>
      <w:docPartBody>
        <w:p w:rsidR="004426A4" w:rsidRDefault="00DD2207" w:rsidP="00DD2207">
          <w:pPr>
            <w:pStyle w:val="32058C9840347B4DA5E76E6944407918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79735BCE7F1BB409A185048E4283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C5E752-F8FB-C244-A1B0-301C425D4C18}"/>
      </w:docPartPr>
      <w:docPartBody>
        <w:p w:rsidR="004426A4" w:rsidRDefault="00DD2207" w:rsidP="00DD2207">
          <w:pPr>
            <w:pStyle w:val="579735BCE7F1BB409A185048E428306B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3518F8462DDF6E40AC0DCC041DF34D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6740CE-C247-454E-90A2-1D673FFB39E3}"/>
      </w:docPartPr>
      <w:docPartBody>
        <w:p w:rsidR="004426A4" w:rsidRDefault="00DD2207" w:rsidP="00DD2207">
          <w:pPr>
            <w:pStyle w:val="3518F8462DDF6E40AC0DCC041DF34D7C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97EFF4F1998F5441998C6061908F34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7CE038-454A-A446-BB46-21332FF53834}"/>
      </w:docPartPr>
      <w:docPartBody>
        <w:p w:rsidR="004426A4" w:rsidRDefault="00DD2207" w:rsidP="00DD2207">
          <w:pPr>
            <w:pStyle w:val="97EFF4F1998F5441998C6061908F3442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FB81AE7BFA9E8546B458AACCAC05BF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937988-F6D8-F940-A6B6-5E7DC0F3187D}"/>
      </w:docPartPr>
      <w:docPartBody>
        <w:p w:rsidR="004426A4" w:rsidRDefault="00DD2207" w:rsidP="00DD2207">
          <w:pPr>
            <w:pStyle w:val="FB81AE7BFA9E8546B458AACCAC05BF2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535470AC14BE34B979DC6FF1C3BE9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A0907-A7FC-184C-B352-15794EE6D128}"/>
      </w:docPartPr>
      <w:docPartBody>
        <w:p w:rsidR="004426A4" w:rsidRDefault="00DD2207" w:rsidP="00DD2207">
          <w:pPr>
            <w:pStyle w:val="D535470AC14BE34B979DC6FF1C3BE9A5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65BBD838D9F4E4DA257C11DEDF388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D68F47-54D7-AB4B-885D-AF840438B7CC}"/>
      </w:docPartPr>
      <w:docPartBody>
        <w:p w:rsidR="004426A4" w:rsidRDefault="00DD2207" w:rsidP="00DD2207">
          <w:pPr>
            <w:pStyle w:val="365BBD838D9F4E4DA257C11DEDF38803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2"/>
    <w:rsid w:val="00047999"/>
    <w:rsid w:val="00047B5B"/>
    <w:rsid w:val="00441BDA"/>
    <w:rsid w:val="004426A4"/>
    <w:rsid w:val="00505E0E"/>
    <w:rsid w:val="0057641F"/>
    <w:rsid w:val="006E70FE"/>
    <w:rsid w:val="00B638F1"/>
    <w:rsid w:val="00BD0652"/>
    <w:rsid w:val="00D27AE1"/>
    <w:rsid w:val="00DD2207"/>
    <w:rsid w:val="00FC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2207"/>
    <w:rPr>
      <w:color w:val="808080"/>
    </w:rPr>
  </w:style>
  <w:style w:type="paragraph" w:customStyle="1" w:styleId="277579FF1528354FB0A8B9B9FF5F39B2">
    <w:name w:val="277579FF1528354FB0A8B9B9FF5F39B2"/>
    <w:rsid w:val="00BD0652"/>
  </w:style>
  <w:style w:type="paragraph" w:customStyle="1" w:styleId="0BB70DAC2A1984448880C73424471E80">
    <w:name w:val="0BB70DAC2A1984448880C73424471E80"/>
    <w:rsid w:val="00BD0652"/>
  </w:style>
  <w:style w:type="paragraph" w:customStyle="1" w:styleId="EAEE1DC459AB824486DC8759CFFCF1CA">
    <w:name w:val="EAEE1DC459AB824486DC8759CFFCF1CA"/>
    <w:rsid w:val="00BD0652"/>
  </w:style>
  <w:style w:type="paragraph" w:customStyle="1" w:styleId="75EFC60EEFE0D645AFB651B73ECF9194">
    <w:name w:val="75EFC60EEFE0D645AFB651B73ECF9194"/>
    <w:rsid w:val="00BD0652"/>
  </w:style>
  <w:style w:type="paragraph" w:customStyle="1" w:styleId="DE01618688EDE747B01B358915B0FD9F">
    <w:name w:val="DE01618688EDE747B01B358915B0FD9F"/>
    <w:rsid w:val="00BD0652"/>
  </w:style>
  <w:style w:type="paragraph" w:customStyle="1" w:styleId="8420BD8F2908554DA07309A7DD25B0D0">
    <w:name w:val="8420BD8F2908554DA07309A7DD25B0D0"/>
    <w:rsid w:val="00BD0652"/>
  </w:style>
  <w:style w:type="paragraph" w:customStyle="1" w:styleId="05C763794D21D342BCDBB74FD26144EE">
    <w:name w:val="05C763794D21D342BCDBB74FD26144EE"/>
    <w:rsid w:val="00BD0652"/>
  </w:style>
  <w:style w:type="paragraph" w:customStyle="1" w:styleId="0A0023CC6F929849A06EA6836C1B63E2">
    <w:name w:val="0A0023CC6F929849A06EA6836C1B63E2"/>
    <w:rsid w:val="00BD0652"/>
  </w:style>
  <w:style w:type="paragraph" w:customStyle="1" w:styleId="5F6CCF3475E6C04FB3F2E580E8E6EC27">
    <w:name w:val="5F6CCF3475E6C04FB3F2E580E8E6EC27"/>
    <w:rsid w:val="00BD0652"/>
  </w:style>
  <w:style w:type="paragraph" w:customStyle="1" w:styleId="35EB2D5D7D85E746BBD97B0622C7A961">
    <w:name w:val="35EB2D5D7D85E746BBD97B0622C7A961"/>
    <w:rsid w:val="00BD0652"/>
  </w:style>
  <w:style w:type="paragraph" w:customStyle="1" w:styleId="AA8897053FA15246B649300C5EB2377C">
    <w:name w:val="AA8897053FA15246B649300C5EB2377C"/>
    <w:rsid w:val="00BD0652"/>
  </w:style>
  <w:style w:type="paragraph" w:customStyle="1" w:styleId="CA7D9FEAE1BD02438406D4F71B5000EE">
    <w:name w:val="CA7D9FEAE1BD02438406D4F71B5000EE"/>
    <w:rsid w:val="00BD0652"/>
  </w:style>
  <w:style w:type="paragraph" w:customStyle="1" w:styleId="B305250457D6FE4EA8C1FE67ABE75E21">
    <w:name w:val="B305250457D6FE4EA8C1FE67ABE75E21"/>
    <w:rsid w:val="00BD0652"/>
  </w:style>
  <w:style w:type="paragraph" w:customStyle="1" w:styleId="26A009E880DC4C4BB4114BFF028EAB91">
    <w:name w:val="26A009E880DC4C4BB4114BFF028EAB91"/>
    <w:rsid w:val="00BD0652"/>
  </w:style>
  <w:style w:type="paragraph" w:customStyle="1" w:styleId="E567406A4D9D81489CCBF54E37F47532">
    <w:name w:val="E567406A4D9D81489CCBF54E37F47532"/>
    <w:rsid w:val="00BD0652"/>
  </w:style>
  <w:style w:type="paragraph" w:customStyle="1" w:styleId="D34F54D059788348BA06A759A7259AAD">
    <w:name w:val="D34F54D059788348BA06A759A7259AAD"/>
    <w:rsid w:val="00BD0652"/>
  </w:style>
  <w:style w:type="paragraph" w:customStyle="1" w:styleId="36E7B8A850ECD44CBEEF16881EBB9C14">
    <w:name w:val="36E7B8A850ECD44CBEEF16881EBB9C14"/>
    <w:rsid w:val="00BD0652"/>
  </w:style>
  <w:style w:type="paragraph" w:customStyle="1" w:styleId="A9F6198EA6E0F04DB3D0F20E520F9CE0">
    <w:name w:val="A9F6198EA6E0F04DB3D0F20E520F9CE0"/>
    <w:rsid w:val="00BD0652"/>
  </w:style>
  <w:style w:type="paragraph" w:customStyle="1" w:styleId="06DA3CF15AF9E5499BAE551422D189BA">
    <w:name w:val="06DA3CF15AF9E5499BAE551422D189BA"/>
    <w:rsid w:val="00BD0652"/>
  </w:style>
  <w:style w:type="paragraph" w:customStyle="1" w:styleId="AA386B2145C7BB44AF98DC64B873CCA1">
    <w:name w:val="AA386B2145C7BB44AF98DC64B873CCA1"/>
    <w:rsid w:val="00BD0652"/>
  </w:style>
  <w:style w:type="paragraph" w:customStyle="1" w:styleId="BB2988534369A64FBF97E57E5E9C508C">
    <w:name w:val="BB2988534369A64FBF97E57E5E9C508C"/>
    <w:rsid w:val="00BD0652"/>
  </w:style>
  <w:style w:type="paragraph" w:customStyle="1" w:styleId="3D78D0D8CF3D2C44BC26AADD4D2930D6">
    <w:name w:val="3D78D0D8CF3D2C44BC26AADD4D2930D6"/>
    <w:rsid w:val="00BD0652"/>
  </w:style>
  <w:style w:type="paragraph" w:customStyle="1" w:styleId="220C6E8BE8BE0B4EA61430EB5F9762E0">
    <w:name w:val="220C6E8BE8BE0B4EA61430EB5F9762E0"/>
    <w:rsid w:val="00BD0652"/>
  </w:style>
  <w:style w:type="paragraph" w:customStyle="1" w:styleId="2E14747FD76B1848A76909DBC2795F6D">
    <w:name w:val="2E14747FD76B1848A76909DBC2795F6D"/>
    <w:rsid w:val="00BD0652"/>
  </w:style>
  <w:style w:type="paragraph" w:customStyle="1" w:styleId="6FCD3911C7FA464FA58A3CAFF136B351">
    <w:name w:val="6FCD3911C7FA464FA58A3CAFF136B351"/>
    <w:rsid w:val="00BD0652"/>
  </w:style>
  <w:style w:type="paragraph" w:customStyle="1" w:styleId="678EAC5D8EC9F64781D8E1CD7883F6B3">
    <w:name w:val="678EAC5D8EC9F64781D8E1CD7883F6B3"/>
    <w:rsid w:val="00BD0652"/>
  </w:style>
  <w:style w:type="paragraph" w:customStyle="1" w:styleId="4FE3EAAF0DC265458CF1030E988978DA">
    <w:name w:val="4FE3EAAF0DC265458CF1030E988978DA"/>
    <w:rsid w:val="00BD0652"/>
  </w:style>
  <w:style w:type="paragraph" w:customStyle="1" w:styleId="465792EF537131448932D506F10C4910">
    <w:name w:val="465792EF537131448932D506F10C4910"/>
    <w:rsid w:val="00BD0652"/>
  </w:style>
  <w:style w:type="paragraph" w:customStyle="1" w:styleId="D9713F9FE6E5DA4194A39BE94BB60A59">
    <w:name w:val="D9713F9FE6E5DA4194A39BE94BB60A59"/>
    <w:rsid w:val="00BD0652"/>
  </w:style>
  <w:style w:type="paragraph" w:customStyle="1" w:styleId="D037D1555A94BF46983C69FE760C971F">
    <w:name w:val="D037D1555A94BF46983C69FE760C971F"/>
    <w:rsid w:val="00BD0652"/>
  </w:style>
  <w:style w:type="paragraph" w:customStyle="1" w:styleId="FA7028A3A8406F46B8E7F5F3618AD13D">
    <w:name w:val="FA7028A3A8406F46B8E7F5F3618AD13D"/>
    <w:rsid w:val="00DD2207"/>
  </w:style>
  <w:style w:type="paragraph" w:customStyle="1" w:styleId="FA6B8608E330E94093887766488E20C8">
    <w:name w:val="FA6B8608E330E94093887766488E20C8"/>
    <w:rsid w:val="00DD2207"/>
  </w:style>
  <w:style w:type="paragraph" w:customStyle="1" w:styleId="8568F0532999014895C3ABC36469BE71">
    <w:name w:val="8568F0532999014895C3ABC36469BE71"/>
    <w:rsid w:val="00DD2207"/>
  </w:style>
  <w:style w:type="paragraph" w:customStyle="1" w:styleId="0BF059EB338B024683B98B68D86B16E6">
    <w:name w:val="0BF059EB338B024683B98B68D86B16E6"/>
    <w:rsid w:val="00DD2207"/>
  </w:style>
  <w:style w:type="paragraph" w:customStyle="1" w:styleId="2164F7AC619571478A75A90FBF711CEB">
    <w:name w:val="2164F7AC619571478A75A90FBF711CEB"/>
    <w:rsid w:val="00DD2207"/>
  </w:style>
  <w:style w:type="paragraph" w:customStyle="1" w:styleId="44352F99A8D0A348BC96376427D20DF6">
    <w:name w:val="44352F99A8D0A348BC96376427D20DF6"/>
    <w:rsid w:val="00DD2207"/>
  </w:style>
  <w:style w:type="paragraph" w:customStyle="1" w:styleId="8D541380D536E0468CE92A693DB696EC">
    <w:name w:val="8D541380D536E0468CE92A693DB696EC"/>
    <w:rsid w:val="00DD2207"/>
  </w:style>
  <w:style w:type="paragraph" w:customStyle="1" w:styleId="CC6C5BE08DEED14A8FA50CF11B2F1DDA">
    <w:name w:val="CC6C5BE08DEED14A8FA50CF11B2F1DDA"/>
    <w:rsid w:val="00DD2207"/>
  </w:style>
  <w:style w:type="paragraph" w:customStyle="1" w:styleId="5A9CFCF28E15AE4DB2A016ED2C7663F3">
    <w:name w:val="5A9CFCF28E15AE4DB2A016ED2C7663F3"/>
    <w:rsid w:val="00DD2207"/>
  </w:style>
  <w:style w:type="paragraph" w:customStyle="1" w:styleId="4A600B45EF5CC04AB73B994A61A539F7">
    <w:name w:val="4A600B45EF5CC04AB73B994A61A539F7"/>
    <w:rsid w:val="00DD2207"/>
  </w:style>
  <w:style w:type="paragraph" w:customStyle="1" w:styleId="734599D269E07047A17ADDA0922C8FEE">
    <w:name w:val="734599D269E07047A17ADDA0922C8FEE"/>
    <w:rsid w:val="00DD2207"/>
  </w:style>
  <w:style w:type="paragraph" w:customStyle="1" w:styleId="8AC9C5A2853EDF4FB2BEE29CB62AE71E">
    <w:name w:val="8AC9C5A2853EDF4FB2BEE29CB62AE71E"/>
    <w:rsid w:val="00DD2207"/>
  </w:style>
  <w:style w:type="paragraph" w:customStyle="1" w:styleId="1BB9DE13A5691646A678E44125727767">
    <w:name w:val="1BB9DE13A5691646A678E44125727767"/>
    <w:rsid w:val="00DD2207"/>
  </w:style>
  <w:style w:type="paragraph" w:customStyle="1" w:styleId="521054365C7DEC4DBCD57FE4023D8B0B">
    <w:name w:val="521054365C7DEC4DBCD57FE4023D8B0B"/>
    <w:rsid w:val="00DD2207"/>
  </w:style>
  <w:style w:type="paragraph" w:customStyle="1" w:styleId="A3629BC54184734599152AF7CDA7957D">
    <w:name w:val="A3629BC54184734599152AF7CDA7957D"/>
    <w:rsid w:val="00DD2207"/>
  </w:style>
  <w:style w:type="paragraph" w:customStyle="1" w:styleId="076D9E0BF264674D9A600A843A0BB3E6">
    <w:name w:val="076D9E0BF264674D9A600A843A0BB3E6"/>
    <w:rsid w:val="00DD2207"/>
  </w:style>
  <w:style w:type="paragraph" w:customStyle="1" w:styleId="198A7AAF861F8946B9C1080FBFDAC6A1">
    <w:name w:val="198A7AAF861F8946B9C1080FBFDAC6A1"/>
    <w:rsid w:val="00DD2207"/>
  </w:style>
  <w:style w:type="paragraph" w:customStyle="1" w:styleId="53ADE8B5072560419BDEC40C4E97EBF1">
    <w:name w:val="53ADE8B5072560419BDEC40C4E97EBF1"/>
    <w:rsid w:val="00DD2207"/>
  </w:style>
  <w:style w:type="paragraph" w:customStyle="1" w:styleId="50B594DDE47EAB48A8767A42CA037B27">
    <w:name w:val="50B594DDE47EAB48A8767A42CA037B27"/>
    <w:rsid w:val="00DD2207"/>
  </w:style>
  <w:style w:type="paragraph" w:customStyle="1" w:styleId="DEFAB4436B82CE45AF83E4552AE13C8B">
    <w:name w:val="DEFAB4436B82CE45AF83E4552AE13C8B"/>
    <w:rsid w:val="00DD2207"/>
  </w:style>
  <w:style w:type="paragraph" w:customStyle="1" w:styleId="1FB73D5D7462F04DB21CA42356ED1255">
    <w:name w:val="1FB73D5D7462F04DB21CA42356ED1255"/>
    <w:rsid w:val="00DD2207"/>
  </w:style>
  <w:style w:type="paragraph" w:customStyle="1" w:styleId="99B294EFDACC584CBFD802A42440A296">
    <w:name w:val="99B294EFDACC584CBFD802A42440A296"/>
    <w:rsid w:val="00DD2207"/>
  </w:style>
  <w:style w:type="paragraph" w:customStyle="1" w:styleId="A8ADC4F83D53F146AA57BA225B6F30D4">
    <w:name w:val="A8ADC4F83D53F146AA57BA225B6F30D4"/>
    <w:rsid w:val="00DD2207"/>
  </w:style>
  <w:style w:type="paragraph" w:customStyle="1" w:styleId="D11F9842D5D1AE47B2804D996DCEA93C">
    <w:name w:val="D11F9842D5D1AE47B2804D996DCEA93C"/>
    <w:rsid w:val="00DD2207"/>
  </w:style>
  <w:style w:type="paragraph" w:customStyle="1" w:styleId="F9786A46AB07EB40B35AD5E514DAED1E">
    <w:name w:val="F9786A46AB07EB40B35AD5E514DAED1E"/>
    <w:rsid w:val="00DD2207"/>
  </w:style>
  <w:style w:type="paragraph" w:customStyle="1" w:styleId="368E44FA11464241877776C5DE4325D1">
    <w:name w:val="368E44FA11464241877776C5DE4325D1"/>
    <w:rsid w:val="00DD2207"/>
  </w:style>
  <w:style w:type="paragraph" w:customStyle="1" w:styleId="3CD14DB0ED26FA49B7191A72932DCDA6">
    <w:name w:val="3CD14DB0ED26FA49B7191A72932DCDA6"/>
    <w:rsid w:val="00DD2207"/>
  </w:style>
  <w:style w:type="paragraph" w:customStyle="1" w:styleId="9D8620709A8C6448BCA7F0E5F22B65B0">
    <w:name w:val="9D8620709A8C6448BCA7F0E5F22B65B0"/>
    <w:rsid w:val="00DD2207"/>
  </w:style>
  <w:style w:type="paragraph" w:customStyle="1" w:styleId="66D96A8CF44AF44892A403F1CD563CE4">
    <w:name w:val="66D96A8CF44AF44892A403F1CD563CE4"/>
    <w:rsid w:val="00DD2207"/>
  </w:style>
  <w:style w:type="paragraph" w:customStyle="1" w:styleId="365A94774A39634381AD85DC53BDF3A8">
    <w:name w:val="365A94774A39634381AD85DC53BDF3A8"/>
    <w:rsid w:val="00DD2207"/>
  </w:style>
  <w:style w:type="paragraph" w:customStyle="1" w:styleId="3C4CE4570E70434B97383C1E85779947">
    <w:name w:val="3C4CE4570E70434B97383C1E85779947"/>
    <w:rsid w:val="00DD2207"/>
  </w:style>
  <w:style w:type="paragraph" w:customStyle="1" w:styleId="E7B7007FF210A24AAC1430CD9C1B45EC">
    <w:name w:val="E7B7007FF210A24AAC1430CD9C1B45EC"/>
    <w:rsid w:val="00DD2207"/>
  </w:style>
  <w:style w:type="paragraph" w:customStyle="1" w:styleId="1DF6A655C43A9C4CAA5E894DAFA32FC5">
    <w:name w:val="1DF6A655C43A9C4CAA5E894DAFA32FC5"/>
    <w:rsid w:val="00DD2207"/>
  </w:style>
  <w:style w:type="paragraph" w:customStyle="1" w:styleId="32058C9840347B4DA5E76E6944407918">
    <w:name w:val="32058C9840347B4DA5E76E6944407918"/>
    <w:rsid w:val="00DD2207"/>
  </w:style>
  <w:style w:type="paragraph" w:customStyle="1" w:styleId="579735BCE7F1BB409A185048E428306B">
    <w:name w:val="579735BCE7F1BB409A185048E428306B"/>
    <w:rsid w:val="00DD2207"/>
  </w:style>
  <w:style w:type="paragraph" w:customStyle="1" w:styleId="3518F8462DDF6E40AC0DCC041DF34D7C">
    <w:name w:val="3518F8462DDF6E40AC0DCC041DF34D7C"/>
    <w:rsid w:val="00DD2207"/>
  </w:style>
  <w:style w:type="paragraph" w:customStyle="1" w:styleId="97EFF4F1998F5441998C6061908F3442">
    <w:name w:val="97EFF4F1998F5441998C6061908F3442"/>
    <w:rsid w:val="00DD2207"/>
  </w:style>
  <w:style w:type="paragraph" w:customStyle="1" w:styleId="FB81AE7BFA9E8546B458AACCAC05BF21">
    <w:name w:val="FB81AE7BFA9E8546B458AACCAC05BF21"/>
    <w:rsid w:val="00DD2207"/>
  </w:style>
  <w:style w:type="paragraph" w:customStyle="1" w:styleId="D535470AC14BE34B979DC6FF1C3BE9A5">
    <w:name w:val="D535470AC14BE34B979DC6FF1C3BE9A5"/>
    <w:rsid w:val="00DD2207"/>
  </w:style>
  <w:style w:type="paragraph" w:customStyle="1" w:styleId="365BBD838D9F4E4DA257C11DEDF38803">
    <w:name w:val="365BBD838D9F4E4DA257C11DEDF38803"/>
    <w:rsid w:val="00DD22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A9C1DC-CD5C-4D24-8D98-CFEC1A5E45C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4A1C99-18AA-47CE-BA3C-F0B8DDBF7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4</Pages>
  <Words>566</Words>
  <Characters>3568</Characters>
  <Application>Microsoft Office Word</Application>
  <DocSecurity>0</DocSecurity>
  <Lines>29</Lines>
  <Paragraphs>8</Paragraphs>
  <ScaleCrop>false</ScaleCrop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2026-07-16T12:23:00Z</dcterms:created>
  <dcterms:modified xsi:type="dcterms:W3CDTF">2026-07-16T12:24:00Z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